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3A2E12">
      <w:r>
        <w:pict>
          <v:group id="Group 21" o:spid="_x0000_s1060" style="position:absolute;margin-left:366pt;margin-top:-37.1pt;width:136.35pt;height:62.65pt;z-index:25170329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">
            <v:rect id="Rectangle 22" o:spid="_x0000_s1061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<v:group id="Group 23" o:spid="_x0000_s1062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63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<v:textbox inset=",0">
                  <w:txbxContent>
                    <w:p w:rsidR="00E73D31" w:rsidRPr="00535962" w:rsidRDefault="0036167C" w:rsidP="00E73D31">
                      <w:pPr>
                        <w:jc w:val="center"/>
                      </w:pPr>
                      <w:r w:rsidRPr="0036167C">
                        <w:rPr>
                          <w:rStyle w:val="Style2"/>
                        </w:rPr>
                        <w:t>MOPC-CCC-CP-2018-0043</w:t>
                      </w:r>
                    </w:p>
                  </w:txbxContent>
                </v:textbox>
              </v:shape>
              <v:shape id="Text Box 25" o:spid="_x0000_s1064" type="#_x0000_t202" style="position:absolute;left:9151;top:720;width:2009;height:3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<v:textbox>
                  <w:txbxContent>
                    <w:p w:rsidR="00E73D31" w:rsidRPr="00535962" w:rsidRDefault="00E73D31" w:rsidP="00E73D31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51C0A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49" type="#_x0000_t202" style="position:absolute;margin-left:-32.85pt;margin-top:-33.1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40.8pt;margin-top:-11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3A2E12" w:rsidP="00535962">
      <w:r>
        <w:pict>
          <v:shape id="Cuadro de texto 29" o:spid="_x0000_s1052" type="#_x0000_t202" style="position:absolute;margin-left:69pt;margin-top:3.65pt;width:297pt;height:33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" stroked="f">
            <v:textbox>
              <w:txbxContent>
                <w:p w:rsidR="009C2EEC" w:rsidRPr="002E1412" w:rsidRDefault="003A2E12" w:rsidP="009C2EEC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24497146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9C2EEC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sdtContent>
                  </w:sdt>
                  <w:r w:rsidR="009C2EEC">
                    <w:t xml:space="preserve">      </w:t>
                  </w:r>
                  <w:r w:rsidR="009C2EEC">
                    <w:rPr>
                      <w:lang w:val="es-ES_tradnl"/>
                    </w:rPr>
                    <w:t>“Año del Fomento de las Exportaciones”</w:t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0.2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3A2E12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  <w:showingPlcHdr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6695C">
                        <w:rPr>
                          <w:rStyle w:val="Style6"/>
                          <w:sz w:val="24"/>
                          <w:szCs w:val="24"/>
                        </w:rPr>
                        <w:t xml:space="preserve">    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11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3A2E1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3A2E12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1pt;margin-top:14.7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:rsidR="006506D0" w:rsidRDefault="003A2E12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73.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bookmarkStart w:id="0" w:name="_GoBack"/>
      <w:bookmarkEnd w:id="0"/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E12" w:rsidRDefault="003A2E12" w:rsidP="001007E7">
      <w:pPr>
        <w:spacing w:after="0" w:line="240" w:lineRule="auto"/>
      </w:pPr>
      <w:r>
        <w:separator/>
      </w:r>
    </w:p>
  </w:endnote>
  <w:endnote w:type="continuationSeparator" w:id="0">
    <w:p w:rsidR="003A2E12" w:rsidRDefault="003A2E1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3A2E12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E12" w:rsidRDefault="003A2E12" w:rsidP="001007E7">
      <w:pPr>
        <w:spacing w:after="0" w:line="240" w:lineRule="auto"/>
      </w:pPr>
      <w:r>
        <w:separator/>
      </w:r>
    </w:p>
  </w:footnote>
  <w:footnote w:type="continuationSeparator" w:id="0">
    <w:p w:rsidR="003A2E12" w:rsidRDefault="003A2E1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C0A" w:rsidRDefault="003A2E12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36167C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36167C" w:rsidRPr="0036167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6167C"/>
    <w:rsid w:val="00392351"/>
    <w:rsid w:val="003A2E12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400"/>
    <w:rsid w:val="00643FAC"/>
    <w:rsid w:val="006471AF"/>
    <w:rsid w:val="006506D0"/>
    <w:rsid w:val="00651E48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9C2EEC"/>
    <w:rsid w:val="00A16099"/>
    <w:rsid w:val="00A231BB"/>
    <w:rsid w:val="00A640BD"/>
    <w:rsid w:val="00A641A7"/>
    <w:rsid w:val="00A72F42"/>
    <w:rsid w:val="00A739DA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50B"/>
    <w:rsid w:val="00CF0B58"/>
    <w:rsid w:val="00D24FA7"/>
    <w:rsid w:val="00D45A3E"/>
    <w:rsid w:val="00D64696"/>
    <w:rsid w:val="00D6695C"/>
    <w:rsid w:val="00D90D49"/>
    <w:rsid w:val="00DC5D96"/>
    <w:rsid w:val="00DD4F3E"/>
    <w:rsid w:val="00E13E55"/>
    <w:rsid w:val="00E3215C"/>
    <w:rsid w:val="00E446DC"/>
    <w:rsid w:val="00E73D31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D23E992-ADFF-43E0-8D0E-2E568831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B7943-F984-4B2E-B4BC-8C53D4EB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12</cp:revision>
  <cp:lastPrinted>2011-03-04T18:55:00Z</cp:lastPrinted>
  <dcterms:created xsi:type="dcterms:W3CDTF">2011-03-04T18:56:00Z</dcterms:created>
  <dcterms:modified xsi:type="dcterms:W3CDTF">2018-10-01T14:26:00Z</dcterms:modified>
</cp:coreProperties>
</file>